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902149" w:rsidRPr="00902149" w:rsidRDefault="00902149" w:rsidP="00902149">
      <w:pPr>
        <w:spacing w:line="276" w:lineRule="auto"/>
        <w:ind w:left="-142"/>
        <w:jc w:val="center"/>
        <w:rPr>
          <w:b/>
          <w:lang w:val="bg-BG"/>
        </w:rPr>
      </w:pPr>
      <w:r w:rsidRPr="00902149">
        <w:rPr>
          <w:b/>
          <w:lang w:val="bg-BG"/>
        </w:rPr>
        <w:t>З А П О В Е Д</w:t>
      </w:r>
    </w:p>
    <w:p w:rsidR="00902149" w:rsidRPr="00902149" w:rsidRDefault="00902149" w:rsidP="00902149">
      <w:pPr>
        <w:spacing w:line="276" w:lineRule="auto"/>
        <w:ind w:left="-142"/>
        <w:jc w:val="center"/>
      </w:pPr>
      <w:r w:rsidRPr="00902149">
        <w:rPr>
          <w:lang w:val="bg-BG"/>
        </w:rPr>
        <w:t xml:space="preserve">   № ПО-09-</w:t>
      </w:r>
      <w:r>
        <w:t>644</w:t>
      </w:r>
      <w:r w:rsidRPr="00902149">
        <w:rPr>
          <w:lang w:val="bg-BG"/>
        </w:rPr>
        <w:t>-1</w:t>
      </w:r>
    </w:p>
    <w:p w:rsidR="00902149" w:rsidRPr="00902149" w:rsidRDefault="00902149" w:rsidP="00902149">
      <w:pPr>
        <w:spacing w:line="276" w:lineRule="auto"/>
        <w:ind w:left="-142"/>
        <w:jc w:val="center"/>
      </w:pPr>
      <w:r w:rsidRPr="00902149">
        <w:rPr>
          <w:lang w:val="bg-BG"/>
        </w:rPr>
        <w:t>София, 30.09.201</w:t>
      </w:r>
      <w:r w:rsidRPr="00902149">
        <w:t>9</w:t>
      </w:r>
      <w:r w:rsidRPr="00902149">
        <w:rPr>
          <w:lang w:val="bg-BG"/>
        </w:rPr>
        <w:t xml:space="preserve">г.  </w:t>
      </w:r>
    </w:p>
    <w:p w:rsidR="001176AD" w:rsidRPr="001176AD" w:rsidRDefault="001176AD" w:rsidP="001176AD">
      <w:pPr>
        <w:spacing w:line="276" w:lineRule="auto"/>
        <w:ind w:left="-142"/>
        <w:jc w:val="center"/>
      </w:pP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B41EFE">
        <w:t>9</w:t>
      </w:r>
      <w:r w:rsidR="00595A37">
        <w:t>4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</w:t>
      </w:r>
      <w:bookmarkStart w:id="0" w:name="_GoBack"/>
      <w:bookmarkEnd w:id="0"/>
      <w:r w:rsidR="00871654" w:rsidRPr="00187AE8">
        <w:rPr>
          <w:color w:val="000000"/>
          <w:lang w:val="bg-BG"/>
        </w:rPr>
        <w:t>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9668A4">
        <w:rPr>
          <w:b/>
          <w:color w:val="000000"/>
          <w:lang w:val="bg-BG"/>
        </w:rPr>
        <w:t>Др</w:t>
      </w:r>
      <w:r w:rsidR="00595A37">
        <w:rPr>
          <w:b/>
          <w:color w:val="000000"/>
          <w:lang w:val="bg-BG"/>
        </w:rPr>
        <w:t>ъмша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9668A4">
        <w:rPr>
          <w:color w:val="000000"/>
          <w:lang w:val="bg-BG"/>
        </w:rPr>
        <w:t>23</w:t>
      </w:r>
      <w:r w:rsidR="00595A37">
        <w:rPr>
          <w:color w:val="000000"/>
          <w:lang w:val="bg-BG"/>
        </w:rPr>
        <w:t>844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38054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53.647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27.201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408.02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ВЛАДИСЛАВ МИХАЙЛОВ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20.227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24.167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362.51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96.12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ДИМИТРОВА АНГЕЛОВА-АСЕНОВА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ДИМИТРОВА АНГЕЛОВА-АСЕНОВА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ДИМИТРОВА АНГЕЛОВА-АСЕНОВА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3.007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45.10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13.422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19.344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290.15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29.254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18.051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270.77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38067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13.821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207.32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44.73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16089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38063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23.902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358.54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40.85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161.59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38099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59.81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38.82</w:t>
            </w: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BC2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28.482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19.089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BC2" w:rsidRDefault="00AD0BC2" w:rsidP="000A46F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286.33</w:t>
            </w:r>
          </w:p>
        </w:tc>
      </w:tr>
      <w:tr w:rsidR="00B93841" w:rsidTr="00CE1BFB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41" w:rsidRDefault="00B93841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3841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41" w:rsidRDefault="00B93841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41" w:rsidRDefault="00B93841" w:rsidP="000A46F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841" w:rsidRPr="00B93841" w:rsidRDefault="00B93841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93841">
              <w:rPr>
                <w:rFonts w:ascii="Calibri" w:hAnsi="Calibri"/>
                <w:b/>
                <w:color w:val="000000"/>
                <w:sz w:val="22"/>
                <w:szCs w:val="22"/>
              </w:rPr>
              <w:t>197,651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841" w:rsidRPr="00B93841" w:rsidRDefault="00B93841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841" w:rsidRPr="00B93841" w:rsidRDefault="00B93841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93841">
              <w:rPr>
                <w:rFonts w:ascii="Calibri" w:hAnsi="Calibri"/>
                <w:b/>
                <w:color w:val="000000"/>
                <w:sz w:val="22"/>
                <w:szCs w:val="22"/>
              </w:rPr>
              <w:t>165,763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841" w:rsidRPr="00B93841" w:rsidRDefault="00B93841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93841">
              <w:rPr>
                <w:rFonts w:ascii="Calibri" w:hAnsi="Calibri"/>
                <w:b/>
                <w:color w:val="000000"/>
                <w:sz w:val="22"/>
                <w:szCs w:val="22"/>
              </w:rPr>
              <w:t>2486,45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9668A4">
        <w:rPr>
          <w:lang w:val="ru-RU"/>
        </w:rPr>
        <w:t>Др</w:t>
      </w:r>
      <w:r w:rsidR="00595A37">
        <w:rPr>
          <w:lang w:val="ru-RU"/>
        </w:rPr>
        <w:t>ъмша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B07706" w:rsidRDefault="00B07706" w:rsidP="00B07706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AD0BC2" w:rsidRDefault="00AD0BC2" w:rsidP="00F06BC9">
      <w:pPr>
        <w:rPr>
          <w:i/>
          <w:lang w:val="bg-BG"/>
        </w:rPr>
      </w:pPr>
    </w:p>
    <w:p w:rsidR="008D4EB6" w:rsidRPr="008D4EB6" w:rsidRDefault="008D4EB6" w:rsidP="008D4EB6">
      <w:pPr>
        <w:overflowPunct w:val="0"/>
        <w:autoSpaceDE w:val="0"/>
        <w:autoSpaceDN w:val="0"/>
        <w:adjustRightInd w:val="0"/>
        <w:textAlignment w:val="baseline"/>
        <w:rPr>
          <w:b/>
          <w:i/>
          <w:iCs/>
          <w:lang w:val="bg-BG"/>
        </w:rPr>
      </w:pPr>
    </w:p>
    <w:sectPr w:rsidR="008D4EB6" w:rsidRPr="008D4EB6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8DF" w:rsidRDefault="008F28DF">
      <w:r>
        <w:separator/>
      </w:r>
    </w:p>
  </w:endnote>
  <w:endnote w:type="continuationSeparator" w:id="0">
    <w:p w:rsidR="008F28DF" w:rsidRDefault="008F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02149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02149">
      <w:rPr>
        <w:rFonts w:ascii="Verdana" w:hAnsi="Verdana"/>
        <w:bCs/>
        <w:i/>
        <w:noProof/>
        <w:sz w:val="16"/>
        <w:szCs w:val="16"/>
      </w:rPr>
      <w:t>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02149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02149">
      <w:rPr>
        <w:rFonts w:ascii="Verdana" w:hAnsi="Verdana"/>
        <w:bCs/>
        <w:i/>
        <w:noProof/>
        <w:sz w:val="16"/>
        <w:szCs w:val="16"/>
      </w:rPr>
      <w:t>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8DF" w:rsidRDefault="008F28DF">
      <w:r>
        <w:separator/>
      </w:r>
    </w:p>
  </w:footnote>
  <w:footnote w:type="continuationSeparator" w:id="0">
    <w:p w:rsidR="008F28DF" w:rsidRDefault="008F2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AC40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55159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5A37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28DF"/>
    <w:rsid w:val="008F3A6E"/>
    <w:rsid w:val="00902149"/>
    <w:rsid w:val="00923C47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85F20"/>
    <w:rsid w:val="00A908FE"/>
    <w:rsid w:val="00A91628"/>
    <w:rsid w:val="00A92CFD"/>
    <w:rsid w:val="00AA37E5"/>
    <w:rsid w:val="00AB4367"/>
    <w:rsid w:val="00AB53BB"/>
    <w:rsid w:val="00AD0BC2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07706"/>
    <w:rsid w:val="00B1206C"/>
    <w:rsid w:val="00B1244D"/>
    <w:rsid w:val="00B14BA2"/>
    <w:rsid w:val="00B41EFE"/>
    <w:rsid w:val="00B4797D"/>
    <w:rsid w:val="00B54180"/>
    <w:rsid w:val="00B61231"/>
    <w:rsid w:val="00B65B7A"/>
    <w:rsid w:val="00B8534A"/>
    <w:rsid w:val="00B93841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008233"/>
  <w15:docId w15:val="{9E4B6DC0-87AF-447A-87AC-61CCBEDD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B9749-3E02-4641-820D-78B4A072F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30</TotalTime>
  <Pages>6</Pages>
  <Words>1463</Words>
  <Characters>8343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9787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19</cp:revision>
  <cp:lastPrinted>2017-10-05T07:50:00Z</cp:lastPrinted>
  <dcterms:created xsi:type="dcterms:W3CDTF">2019-09-27T09:12:00Z</dcterms:created>
  <dcterms:modified xsi:type="dcterms:W3CDTF">2019-10-04T08:58:00Z</dcterms:modified>
</cp:coreProperties>
</file>